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813EF" w14:textId="60C3D82E" w:rsidR="00F26067" w:rsidRDefault="00F26067" w:rsidP="00F260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RYCHARD</w:t>
      </w:r>
      <w:r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>(fl.141</w:t>
      </w:r>
      <w:r>
        <w:rPr>
          <w:rFonts w:cs="Times New Roman"/>
          <w:szCs w:val="24"/>
        </w:rPr>
        <w:t>6</w:t>
      </w:r>
      <w:r>
        <w:rPr>
          <w:rFonts w:cs="Times New Roman"/>
          <w:szCs w:val="24"/>
        </w:rPr>
        <w:t>)</w:t>
      </w:r>
    </w:p>
    <w:p w14:paraId="015183BB" w14:textId="77777777" w:rsidR="00F26067" w:rsidRDefault="00F26067" w:rsidP="00F260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2F37507C" w14:textId="77777777" w:rsidR="00F26067" w:rsidRDefault="00F26067" w:rsidP="00F26067">
      <w:pPr>
        <w:pStyle w:val="NoSpacing"/>
        <w:rPr>
          <w:rFonts w:cs="Times New Roman"/>
          <w:szCs w:val="24"/>
        </w:rPr>
      </w:pPr>
    </w:p>
    <w:p w14:paraId="6BD8CF14" w14:textId="77777777" w:rsidR="00F26067" w:rsidRDefault="00F26067" w:rsidP="00F26067">
      <w:pPr>
        <w:pStyle w:val="NoSpacing"/>
        <w:rPr>
          <w:rFonts w:cs="Times New Roman"/>
          <w:szCs w:val="24"/>
        </w:rPr>
      </w:pPr>
    </w:p>
    <w:p w14:paraId="383DA9B5" w14:textId="415AD04A" w:rsidR="00F26067" w:rsidRDefault="00F26067" w:rsidP="00F260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May1416</w:t>
      </w:r>
      <w:r>
        <w:rPr>
          <w:rFonts w:cs="Times New Roman"/>
          <w:szCs w:val="24"/>
        </w:rPr>
        <w:tab/>
        <w:t xml:space="preserve">He was ordained to his first tonsure at </w:t>
      </w:r>
      <w:r>
        <w:rPr>
          <w:rFonts w:cs="Times New Roman"/>
          <w:szCs w:val="24"/>
        </w:rPr>
        <w:t>Tavistock.</w:t>
      </w:r>
    </w:p>
    <w:p w14:paraId="30A4620A" w14:textId="77777777" w:rsidR="00F26067" w:rsidRDefault="00F26067" w:rsidP="00F260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pp.427 and 436)</w:t>
      </w:r>
    </w:p>
    <w:p w14:paraId="2D51F8F1" w14:textId="77777777" w:rsidR="00F26067" w:rsidRDefault="00F26067" w:rsidP="00F26067">
      <w:pPr>
        <w:pStyle w:val="NoSpacing"/>
        <w:rPr>
          <w:rFonts w:cs="Times New Roman"/>
          <w:szCs w:val="24"/>
        </w:rPr>
      </w:pPr>
    </w:p>
    <w:p w14:paraId="3CC81130" w14:textId="77777777" w:rsidR="00F26067" w:rsidRDefault="00F26067" w:rsidP="00F26067">
      <w:pPr>
        <w:pStyle w:val="NoSpacing"/>
        <w:rPr>
          <w:rFonts w:cs="Times New Roman"/>
          <w:szCs w:val="24"/>
        </w:rPr>
      </w:pPr>
    </w:p>
    <w:p w14:paraId="62483DE5" w14:textId="77777777" w:rsidR="00F26067" w:rsidRPr="00813E4E" w:rsidRDefault="00F26067" w:rsidP="00F260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November 2022</w:t>
      </w:r>
    </w:p>
    <w:p w14:paraId="3FFC9E3D" w14:textId="087B63C5" w:rsidR="00BA00AB" w:rsidRPr="00F26067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F260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36CD7" w14:textId="77777777" w:rsidR="00F26067" w:rsidRDefault="00F26067" w:rsidP="009139A6">
      <w:r>
        <w:separator/>
      </w:r>
    </w:p>
  </w:endnote>
  <w:endnote w:type="continuationSeparator" w:id="0">
    <w:p w14:paraId="32B0D584" w14:textId="77777777" w:rsidR="00F26067" w:rsidRDefault="00F260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4EE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A8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482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F687E" w14:textId="77777777" w:rsidR="00F26067" w:rsidRDefault="00F26067" w:rsidP="009139A6">
      <w:r>
        <w:separator/>
      </w:r>
    </w:p>
  </w:footnote>
  <w:footnote w:type="continuationSeparator" w:id="0">
    <w:p w14:paraId="067EE251" w14:textId="77777777" w:rsidR="00F26067" w:rsidRDefault="00F260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E84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82B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F10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06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606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9B28F"/>
  <w15:chartTrackingRefBased/>
  <w15:docId w15:val="{9AA0AF18-3D44-4879-9E3B-EF13A1165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2022-11-25T08:25:00Z</dcterms:created>
  <dcterms:modified xsi:type="dcterms:W3CDTF">2022-11-25T08:26:00Z</dcterms:modified>
</cp:coreProperties>
</file>